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8016C" w14:textId="77777777" w:rsidR="00A83D02" w:rsidRDefault="00A83D02" w:rsidP="00F004DD">
      <w:pPr>
        <w:jc w:val="right"/>
        <w:rPr>
          <w:rFonts w:ascii="Source Sans Pro" w:hAnsi="Source Sans Pro"/>
          <w:b/>
          <w:bCs/>
        </w:rPr>
      </w:pPr>
    </w:p>
    <w:p w14:paraId="18A719BA" w14:textId="14F7431B" w:rsidR="00C12D8F" w:rsidRPr="00FF5BE5" w:rsidRDefault="00A83D02" w:rsidP="00F004DD">
      <w:pPr>
        <w:jc w:val="right"/>
        <w:rPr>
          <w:rFonts w:ascii="Source Sans Pro" w:hAnsi="Source Sans Pro"/>
          <w:b/>
          <w:bCs/>
        </w:rPr>
      </w:pPr>
      <w:r>
        <w:rPr>
          <w:rFonts w:ascii="Source Sans Pro" w:hAnsi="Source Sans Pro"/>
          <w:b/>
          <w:bCs/>
        </w:rPr>
        <w:t>p</w:t>
      </w:r>
      <w:r w:rsidR="00F004DD" w:rsidRPr="00FF5BE5">
        <w:rPr>
          <w:rFonts w:ascii="Source Sans Pro" w:hAnsi="Source Sans Pro"/>
          <w:b/>
          <w:bCs/>
        </w:rPr>
        <w:t>riloga 3</w:t>
      </w:r>
    </w:p>
    <w:p w14:paraId="4246719D" w14:textId="77777777" w:rsidR="00B55720" w:rsidRPr="00FF5BE5" w:rsidRDefault="00B55720" w:rsidP="00B55720">
      <w:pPr>
        <w:rPr>
          <w:rFonts w:ascii="Source Sans Pro" w:hAnsi="Source Sans Pro" w:cs="Tahoma"/>
          <w:b/>
          <w:color w:val="1F3864"/>
        </w:rPr>
      </w:pPr>
    </w:p>
    <w:p w14:paraId="3A212188" w14:textId="77777777" w:rsidR="0047173D" w:rsidRPr="002F2E9E" w:rsidRDefault="0047173D" w:rsidP="0047173D">
      <w:pPr>
        <w:jc w:val="center"/>
        <w:rPr>
          <w:rFonts w:ascii="Source Sans Pro" w:hAnsi="Source Sans Pro" w:cs="Arial"/>
          <w:b/>
        </w:rPr>
      </w:pPr>
      <w:r w:rsidRPr="002F2E9E">
        <w:rPr>
          <w:rFonts w:ascii="Source Sans Pro" w:hAnsi="Source Sans Pro" w:cs="Arial"/>
          <w:b/>
        </w:rPr>
        <w:t>IZJAVA O USTREZNI KADROVSKI ZASEDBI</w:t>
      </w:r>
    </w:p>
    <w:p w14:paraId="2410333A" w14:textId="77777777" w:rsidR="0047173D" w:rsidRDefault="0047173D" w:rsidP="0047173D">
      <w:pPr>
        <w:rPr>
          <w:rFonts w:ascii="Source Sans Pro" w:hAnsi="Source Sans Pro" w:cs="Arial"/>
          <w:b/>
        </w:rPr>
      </w:pPr>
    </w:p>
    <w:p w14:paraId="75AA82A9" w14:textId="0C6471FD" w:rsidR="0047173D" w:rsidRDefault="007160B9" w:rsidP="0047173D">
      <w:pPr>
        <w:rPr>
          <w:rFonts w:ascii="Source Sans Pro" w:hAnsi="Source Sans Pro" w:cs="Arial"/>
          <w:b/>
        </w:rPr>
      </w:pPr>
      <w:r>
        <w:rPr>
          <w:rFonts w:ascii="Source Sans Pro" w:hAnsi="Source Sans Pro" w:cs="Tahoma"/>
          <w:b/>
          <w:bCs/>
        </w:rPr>
        <w:t xml:space="preserve">IZVAJANJE STORITEV REŠEVANJA IZ VODE </w:t>
      </w:r>
      <w:r w:rsidRPr="00516406">
        <w:rPr>
          <w:rFonts w:ascii="Source Sans Pro" w:hAnsi="Source Sans Pro" w:cs="Tahoma"/>
          <w:b/>
          <w:bCs/>
        </w:rPr>
        <w:t>NA PLAŽI PORTOROŽ ZA SEZONE 2026, 2027, 2028, 2029 IN 2030</w:t>
      </w:r>
    </w:p>
    <w:p w14:paraId="29638F3F" w14:textId="77777777" w:rsidR="0047173D" w:rsidRDefault="0047173D" w:rsidP="0047173D">
      <w:pPr>
        <w:rPr>
          <w:rFonts w:ascii="Source Sans Pro" w:hAnsi="Source Sans Pro" w:cs="Arial"/>
          <w:b/>
        </w:rPr>
      </w:pPr>
    </w:p>
    <w:p w14:paraId="6B7B357B" w14:textId="77777777" w:rsidR="0047173D" w:rsidRPr="002F2E9E" w:rsidRDefault="0047173D" w:rsidP="0047173D">
      <w:pPr>
        <w:rPr>
          <w:rFonts w:ascii="Source Sans Pro" w:hAnsi="Source Sans Pro" w:cs="Arial"/>
          <w:b/>
        </w:rPr>
      </w:pPr>
    </w:p>
    <w:p w14:paraId="70BFA877" w14:textId="78A5CBCE" w:rsidR="0047173D" w:rsidRPr="00F267CB" w:rsidRDefault="0047173D" w:rsidP="0047173D">
      <w:pPr>
        <w:jc w:val="both"/>
        <w:rPr>
          <w:rFonts w:ascii="Source Sans Pro" w:hAnsi="Source Sans Pro" w:cs="Arial"/>
        </w:rPr>
      </w:pPr>
      <w:r w:rsidRPr="00F267CB">
        <w:rPr>
          <w:rFonts w:ascii="Source Sans Pro" w:hAnsi="Source Sans Pro" w:cs="Arial"/>
        </w:rPr>
        <w:t xml:space="preserve">Kot ponudnik zagotavljamo, da imamo za čas izvajanja storitve reševanja iz vode, ki je predmet tega </w:t>
      </w:r>
      <w:r w:rsidR="00B0547F">
        <w:rPr>
          <w:rFonts w:ascii="Source Sans Pro" w:hAnsi="Source Sans Pro" w:cs="Arial"/>
        </w:rPr>
        <w:t>javnega naročila zag</w:t>
      </w:r>
      <w:r w:rsidRPr="00F267CB">
        <w:rPr>
          <w:rFonts w:ascii="Source Sans Pro" w:hAnsi="Source Sans Pro" w:cs="Arial"/>
        </w:rPr>
        <w:t>otovljenih najmanj __________</w:t>
      </w:r>
      <w:r>
        <w:rPr>
          <w:rFonts w:ascii="Source Sans Pro" w:hAnsi="Source Sans Pro" w:cs="Arial"/>
        </w:rPr>
        <w:t>_____________</w:t>
      </w:r>
      <w:r w:rsidRPr="00F267CB">
        <w:rPr>
          <w:rFonts w:ascii="Source Sans Pro" w:hAnsi="Source Sans Pro" w:cs="Arial"/>
        </w:rPr>
        <w:t>____ reševalcev iz vode (redno zaposleni, pogodbeno zaposleni, študentje</w:t>
      </w:r>
      <w:r>
        <w:rPr>
          <w:rFonts w:ascii="Source Sans Pro" w:hAnsi="Source Sans Pro" w:cs="Arial"/>
        </w:rPr>
        <w:t xml:space="preserve">, </w:t>
      </w:r>
      <w:r w:rsidRPr="00F267CB">
        <w:rPr>
          <w:rFonts w:ascii="Source Sans Pro" w:hAnsi="Source Sans Pro" w:cs="Arial"/>
        </w:rPr>
        <w:t>…).</w:t>
      </w:r>
    </w:p>
    <w:p w14:paraId="03AED5F2" w14:textId="77777777" w:rsidR="0047173D" w:rsidRPr="00F267CB" w:rsidRDefault="0047173D" w:rsidP="0047173D">
      <w:pPr>
        <w:jc w:val="both"/>
        <w:rPr>
          <w:rFonts w:ascii="Source Sans Pro" w:hAnsi="Source Sans Pro" w:cs="Arial"/>
        </w:rPr>
      </w:pPr>
    </w:p>
    <w:p w14:paraId="4385641D" w14:textId="5475621E" w:rsidR="00160080" w:rsidRPr="002F367E" w:rsidRDefault="00160080" w:rsidP="00160080">
      <w:pPr>
        <w:jc w:val="both"/>
        <w:rPr>
          <w:rFonts w:ascii="Source Sans Pro" w:hAnsi="Source Sans Pro"/>
        </w:rPr>
      </w:pPr>
      <w:r w:rsidRPr="002F367E">
        <w:rPr>
          <w:rFonts w:ascii="Source Sans Pro" w:hAnsi="Source Sans Pro"/>
        </w:rPr>
        <w:t xml:space="preserve">Ponudnik mora razpolagati z najmanj </w:t>
      </w:r>
      <w:r>
        <w:rPr>
          <w:rFonts w:ascii="Source Sans Pro" w:hAnsi="Source Sans Pro"/>
        </w:rPr>
        <w:t>petnajstimi</w:t>
      </w:r>
      <w:r w:rsidRPr="002F367E">
        <w:rPr>
          <w:rFonts w:ascii="Source Sans Pro" w:hAnsi="Source Sans Pro"/>
        </w:rPr>
        <w:t xml:space="preserve"> (1</w:t>
      </w:r>
      <w:r>
        <w:rPr>
          <w:rFonts w:ascii="Source Sans Pro" w:hAnsi="Source Sans Pro"/>
        </w:rPr>
        <w:t>5</w:t>
      </w:r>
      <w:r w:rsidRPr="002F367E">
        <w:rPr>
          <w:rFonts w:ascii="Source Sans Pro" w:hAnsi="Source Sans Pro"/>
        </w:rPr>
        <w:t>) reševalci, ki izpolnjujejo vse zakonsko zahtevane pogoje za reševalce iz vode na naravnem kopališču.</w:t>
      </w:r>
      <w:r w:rsidR="007160B9">
        <w:rPr>
          <w:rFonts w:ascii="Source Sans Pro" w:hAnsi="Source Sans Pro"/>
        </w:rPr>
        <w:t xml:space="preserve"> </w:t>
      </w:r>
      <w:r w:rsidR="007160B9" w:rsidRPr="00DA7E5B">
        <w:rPr>
          <w:rFonts w:ascii="Source Sans Pro" w:hAnsi="Source Sans Pro"/>
          <w:b/>
          <w:bCs/>
        </w:rPr>
        <w:t>Ponudnik mora dostaviti vse veljavne licence</w:t>
      </w:r>
      <w:r w:rsidR="007160B9">
        <w:rPr>
          <w:rFonts w:ascii="Source Sans Pro" w:hAnsi="Source Sans Pro"/>
        </w:rPr>
        <w:t>.</w:t>
      </w:r>
    </w:p>
    <w:p w14:paraId="4D61FF21" w14:textId="77777777" w:rsidR="00160080" w:rsidRPr="00F267CB" w:rsidRDefault="00160080" w:rsidP="0047173D">
      <w:pPr>
        <w:jc w:val="both"/>
        <w:rPr>
          <w:rFonts w:ascii="Source Sans Pro" w:hAnsi="Source Sans Pro" w:cs="Arial"/>
        </w:rPr>
      </w:pPr>
    </w:p>
    <w:p w14:paraId="20EDDED5" w14:textId="77777777" w:rsidR="0047173D" w:rsidRPr="00F267CB" w:rsidRDefault="0047173D" w:rsidP="0047173D">
      <w:pPr>
        <w:jc w:val="both"/>
        <w:rPr>
          <w:rFonts w:ascii="Source Sans Pro" w:hAnsi="Source Sans Pro" w:cs="Arial"/>
        </w:rPr>
      </w:pPr>
    </w:p>
    <w:p w14:paraId="3C8631F7" w14:textId="77777777" w:rsidR="00FF5BE5" w:rsidRPr="00FF5BE5" w:rsidRDefault="00FF5BE5" w:rsidP="00FF5BE5">
      <w:pPr>
        <w:rPr>
          <w:rFonts w:ascii="Source Sans Pro" w:hAnsi="Source Sans Pro"/>
          <w:color w:val="FF0000"/>
        </w:rPr>
      </w:pPr>
    </w:p>
    <w:p w14:paraId="16388908" w14:textId="11EDBEA4" w:rsidR="00FF5BE5" w:rsidRPr="00FF5BE5" w:rsidRDefault="00FF5BE5" w:rsidP="00B55720">
      <w:pPr>
        <w:jc w:val="right"/>
        <w:rPr>
          <w:rFonts w:ascii="Source Sans Pro" w:hAnsi="Source Sans Pro" w:cs="Arial"/>
        </w:rPr>
      </w:pPr>
    </w:p>
    <w:p w14:paraId="68B75F09" w14:textId="77777777" w:rsidR="00FF5BE5" w:rsidRPr="00FF5BE5" w:rsidRDefault="00FF5BE5" w:rsidP="00B55720">
      <w:pPr>
        <w:jc w:val="right"/>
        <w:rPr>
          <w:rFonts w:ascii="Source Sans Pro" w:hAnsi="Source Sans Pro" w:cs="Arial"/>
        </w:rPr>
      </w:pPr>
    </w:p>
    <w:p w14:paraId="7C0514D4" w14:textId="77777777" w:rsidR="00E13157" w:rsidRPr="00FF5BE5" w:rsidRDefault="00E13157" w:rsidP="00B55720">
      <w:pPr>
        <w:jc w:val="right"/>
        <w:rPr>
          <w:rFonts w:ascii="Source Sans Pro" w:hAnsi="Source Sans Pro" w:cs="Arial"/>
        </w:rPr>
      </w:pPr>
    </w:p>
    <w:tbl>
      <w:tblPr>
        <w:tblStyle w:val="Tabelamrea"/>
        <w:tblW w:w="1049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5"/>
        <w:gridCol w:w="1397"/>
        <w:gridCol w:w="2743"/>
        <w:gridCol w:w="4635"/>
      </w:tblGrid>
      <w:tr w:rsidR="00E13157" w:rsidRPr="00FF5BE5" w14:paraId="10934E36" w14:textId="77777777" w:rsidTr="00E13157">
        <w:tc>
          <w:tcPr>
            <w:tcW w:w="1715" w:type="dxa"/>
          </w:tcPr>
          <w:p w14:paraId="7B2980E5" w14:textId="77777777" w:rsidR="00E13157" w:rsidRPr="00FF5BE5" w:rsidRDefault="00E13157" w:rsidP="00A46525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1397" w:type="dxa"/>
            <w:vMerge w:val="restart"/>
          </w:tcPr>
          <w:p w14:paraId="0242B9A5" w14:textId="77777777" w:rsidR="00E13157" w:rsidRPr="00FF5BE5" w:rsidRDefault="00E13157" w:rsidP="00A46525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  <w:p w14:paraId="54D8AA82" w14:textId="77777777" w:rsidR="00E13157" w:rsidRPr="00FF5BE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17122695" w14:textId="77777777" w:rsidR="00E13157" w:rsidRPr="00FF5BE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2E5ED515" w14:textId="77777777" w:rsidR="00E13157" w:rsidRPr="00FF5BE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07214DE4" w14:textId="77777777" w:rsidR="00E13157" w:rsidRPr="00FF5BE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FF5BE5">
              <w:rPr>
                <w:rFonts w:ascii="Source Sans Pro" w:hAnsi="Source Sans Pro" w:cs="Arial"/>
                <w:sz w:val="24"/>
                <w:szCs w:val="24"/>
              </w:rPr>
              <w:t>žig</w:t>
            </w:r>
          </w:p>
        </w:tc>
        <w:tc>
          <w:tcPr>
            <w:tcW w:w="2743" w:type="dxa"/>
          </w:tcPr>
          <w:p w14:paraId="5E40FFA3" w14:textId="77777777" w:rsidR="00E13157" w:rsidRPr="00FF5BE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4635" w:type="dxa"/>
            <w:hideMark/>
          </w:tcPr>
          <w:p w14:paraId="23B5CD57" w14:textId="0079DDDC" w:rsidR="00E13157" w:rsidRPr="00FF5BE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FF5BE5">
              <w:rPr>
                <w:rFonts w:ascii="Source Sans Pro" w:hAnsi="Source Sans Pro" w:cs="Arial"/>
                <w:sz w:val="24"/>
                <w:szCs w:val="24"/>
              </w:rPr>
              <w:t>Ponudnik/Vodilni partner:</w:t>
            </w:r>
          </w:p>
        </w:tc>
      </w:tr>
      <w:tr w:rsidR="00E13157" w:rsidRPr="00FF5BE5" w14:paraId="7CB9CC45" w14:textId="77777777" w:rsidTr="00E13157">
        <w:tc>
          <w:tcPr>
            <w:tcW w:w="1715" w:type="dxa"/>
          </w:tcPr>
          <w:p w14:paraId="7E2C2BA8" w14:textId="77777777" w:rsidR="00E13157" w:rsidRPr="00FF5BE5" w:rsidRDefault="00E13157" w:rsidP="00A46525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1397" w:type="dxa"/>
            <w:vMerge/>
            <w:vAlign w:val="center"/>
            <w:hideMark/>
          </w:tcPr>
          <w:p w14:paraId="7F93B527" w14:textId="77777777" w:rsidR="00E13157" w:rsidRPr="00FF5BE5" w:rsidRDefault="00E13157" w:rsidP="00A46525">
            <w:pPr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2743" w:type="dxa"/>
          </w:tcPr>
          <w:p w14:paraId="3E9FD606" w14:textId="77777777" w:rsidR="00E13157" w:rsidRPr="00FF5BE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4635" w:type="dxa"/>
          </w:tcPr>
          <w:p w14:paraId="60999360" w14:textId="7E9BEB53" w:rsidR="00E13157" w:rsidRPr="00FF5BE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7EB7AD9A" w14:textId="77777777" w:rsidR="00E13157" w:rsidRPr="00FF5BE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FF5BE5">
              <w:rPr>
                <w:rFonts w:ascii="Source Sans Pro" w:hAnsi="Source Sans Pro" w:cs="Arial"/>
                <w:sz w:val="24"/>
                <w:szCs w:val="24"/>
              </w:rPr>
              <w:t>_____________________</w:t>
            </w:r>
          </w:p>
          <w:p w14:paraId="678BE414" w14:textId="77777777" w:rsidR="00E13157" w:rsidRPr="00FF5BE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FF5BE5">
              <w:rPr>
                <w:rFonts w:ascii="Source Sans Pro" w:hAnsi="Source Sans Pro" w:cs="Arial"/>
                <w:sz w:val="24"/>
                <w:szCs w:val="24"/>
              </w:rPr>
              <w:t>(ime in priimek pooblaščene osebe)</w:t>
            </w:r>
          </w:p>
        </w:tc>
      </w:tr>
      <w:tr w:rsidR="00E13157" w:rsidRPr="00FF5BE5" w14:paraId="3BE81F14" w14:textId="77777777" w:rsidTr="00E13157">
        <w:tc>
          <w:tcPr>
            <w:tcW w:w="1715" w:type="dxa"/>
          </w:tcPr>
          <w:p w14:paraId="7EDE80AD" w14:textId="77777777" w:rsidR="00E13157" w:rsidRPr="00FF5BE5" w:rsidRDefault="00E13157" w:rsidP="00A46525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1397" w:type="dxa"/>
            <w:vMerge/>
            <w:vAlign w:val="center"/>
            <w:hideMark/>
          </w:tcPr>
          <w:p w14:paraId="38FB78BD" w14:textId="77777777" w:rsidR="00E13157" w:rsidRPr="00FF5BE5" w:rsidRDefault="00E13157" w:rsidP="00A46525">
            <w:pPr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2743" w:type="dxa"/>
          </w:tcPr>
          <w:p w14:paraId="4FC45A97" w14:textId="77777777" w:rsidR="00E13157" w:rsidRPr="00FF5BE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4635" w:type="dxa"/>
          </w:tcPr>
          <w:p w14:paraId="2253C94C" w14:textId="14E27C39" w:rsidR="00E13157" w:rsidRPr="00FF5BE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035E2BE6" w14:textId="77777777" w:rsidR="00E13157" w:rsidRPr="00FF5BE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FF5BE5">
              <w:rPr>
                <w:rFonts w:ascii="Source Sans Pro" w:hAnsi="Source Sans Pro" w:cs="Arial"/>
                <w:sz w:val="24"/>
                <w:szCs w:val="24"/>
              </w:rPr>
              <w:t>______________________</w:t>
            </w:r>
          </w:p>
          <w:p w14:paraId="4EC6CE60" w14:textId="77777777" w:rsidR="00E13157" w:rsidRPr="00FF5BE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FF5BE5">
              <w:rPr>
                <w:rFonts w:ascii="Source Sans Pro" w:hAnsi="Source Sans Pro" w:cs="Arial"/>
                <w:sz w:val="24"/>
                <w:szCs w:val="24"/>
              </w:rPr>
              <w:t>(podpis)</w:t>
            </w:r>
          </w:p>
        </w:tc>
      </w:tr>
    </w:tbl>
    <w:p w14:paraId="52FD12D0" w14:textId="77777777" w:rsidR="00B55720" w:rsidRPr="00FF5BE5" w:rsidRDefault="00B55720" w:rsidP="00E13157">
      <w:pPr>
        <w:rPr>
          <w:rFonts w:ascii="Source Sans Pro" w:hAnsi="Source Sans Pro" w:cs="Arial"/>
        </w:rPr>
      </w:pPr>
    </w:p>
    <w:sectPr w:rsidR="00B55720" w:rsidRPr="00FF5BE5" w:rsidSect="00803C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5BA20" w14:textId="77777777" w:rsidR="0061120F" w:rsidRDefault="0061120F" w:rsidP="00A05ABC">
      <w:r>
        <w:separator/>
      </w:r>
    </w:p>
  </w:endnote>
  <w:endnote w:type="continuationSeparator" w:id="0">
    <w:p w14:paraId="6AF909A5" w14:textId="77777777" w:rsidR="0061120F" w:rsidRDefault="0061120F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B92BA" w14:textId="77777777" w:rsidR="00FE2B1E" w:rsidRDefault="00FE2B1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6F709" w14:textId="77777777" w:rsidR="00FE2B1E" w:rsidRDefault="00FE2B1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63DD6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0" w:name="_Hlk26946328"/>
    <w:bookmarkStart w:id="1" w:name="_Hlk26946329"/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podjetje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Piran, d.o.o. - Azienda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175EF7F6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r w:rsidRPr="00803CFB">
      <w:rPr>
        <w:rFonts w:ascii="Source Sans Pro" w:hAnsi="Source Sans Pro" w:cs="Source Sans Pro"/>
        <w:color w:val="575756"/>
        <w:sz w:val="16"/>
        <w:szCs w:val="16"/>
      </w:rPr>
      <w:t>Arze-Arse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>, 6330 Piran-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315B5B34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 za DDV: SI73819174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A203E" w14:textId="77777777" w:rsidR="0061120F" w:rsidRDefault="0061120F" w:rsidP="00A05ABC">
      <w:r>
        <w:separator/>
      </w:r>
    </w:p>
  </w:footnote>
  <w:footnote w:type="continuationSeparator" w:id="0">
    <w:p w14:paraId="532569BF" w14:textId="77777777" w:rsidR="0061120F" w:rsidRDefault="0061120F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364BB" w14:textId="77777777" w:rsidR="00FE2B1E" w:rsidRDefault="00FE2B1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91F64" w14:textId="77777777" w:rsidR="00032684" w:rsidRDefault="00032684" w:rsidP="00C3231A">
    <w:pPr>
      <w:jc w:val="right"/>
      <w:rPr>
        <w:rFonts w:ascii="Arial" w:hAnsi="Arial" w:cs="Arial"/>
        <w:b/>
        <w:sz w:val="16"/>
        <w:szCs w:val="16"/>
      </w:rPr>
    </w:pPr>
  </w:p>
  <w:p w14:paraId="7FD60216" w14:textId="77777777" w:rsidR="00032684" w:rsidRDefault="00032684" w:rsidP="006E73BD">
    <w:pPr>
      <w:jc w:val="right"/>
      <w:rPr>
        <w:rFonts w:ascii="Arial" w:hAnsi="Arial" w:cs="Arial"/>
        <w:b/>
        <w:sz w:val="16"/>
        <w:szCs w:val="16"/>
      </w:rPr>
    </w:pPr>
  </w:p>
  <w:p w14:paraId="501B0020" w14:textId="77777777" w:rsidR="00032684" w:rsidRPr="004866F6" w:rsidRDefault="00032684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4FC6F" w14:textId="77777777" w:rsidR="00803CFB" w:rsidRPr="00803CFB" w:rsidRDefault="00803CFB" w:rsidP="00803CFB">
    <w:pPr>
      <w:pStyle w:val="Glava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675AB062" wp14:editId="1D2D98B0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341DB"/>
    <w:multiLevelType w:val="hybridMultilevel"/>
    <w:tmpl w:val="D8640B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40DDF"/>
    <w:multiLevelType w:val="hybridMultilevel"/>
    <w:tmpl w:val="1BF02F30"/>
    <w:lvl w:ilvl="0" w:tplc="FFFFFFFF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FFFFFFFF">
      <w:numFmt w:val="bullet"/>
      <w:lvlText w:val=""/>
      <w:lvlJc w:val="left"/>
      <w:pPr>
        <w:ind w:left="1425" w:hanging="705"/>
      </w:pPr>
      <w:rPr>
        <w:rFonts w:ascii="Symbol" w:eastAsia="Times New Roman" w:hAnsi="Symbol" w:cs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8AB588D"/>
    <w:multiLevelType w:val="hybridMultilevel"/>
    <w:tmpl w:val="F6328046"/>
    <w:lvl w:ilvl="0" w:tplc="620A8DD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451157F"/>
    <w:multiLevelType w:val="hybridMultilevel"/>
    <w:tmpl w:val="BD7EFA04"/>
    <w:lvl w:ilvl="0" w:tplc="39BA1E90">
      <w:start w:val="8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F18241B"/>
    <w:multiLevelType w:val="hybridMultilevel"/>
    <w:tmpl w:val="A0A68862"/>
    <w:lvl w:ilvl="0" w:tplc="470ADBB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830B69"/>
    <w:multiLevelType w:val="hybridMultilevel"/>
    <w:tmpl w:val="B80E7D78"/>
    <w:lvl w:ilvl="0" w:tplc="470ADBB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B13603"/>
    <w:multiLevelType w:val="hybridMultilevel"/>
    <w:tmpl w:val="A7A88434"/>
    <w:lvl w:ilvl="0" w:tplc="470ADBB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D911D1"/>
    <w:multiLevelType w:val="hybridMultilevel"/>
    <w:tmpl w:val="55E0F74A"/>
    <w:lvl w:ilvl="0" w:tplc="470ADBB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D34F4D"/>
    <w:multiLevelType w:val="hybridMultilevel"/>
    <w:tmpl w:val="839C8F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347165"/>
    <w:multiLevelType w:val="hybridMultilevel"/>
    <w:tmpl w:val="E4DA20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9724810">
    <w:abstractNumId w:val="5"/>
  </w:num>
  <w:num w:numId="2" w16cid:durableId="1387948063">
    <w:abstractNumId w:val="4"/>
  </w:num>
  <w:num w:numId="3" w16cid:durableId="1387922251">
    <w:abstractNumId w:val="7"/>
  </w:num>
  <w:num w:numId="4" w16cid:durableId="1739598166">
    <w:abstractNumId w:val="2"/>
  </w:num>
  <w:num w:numId="5" w16cid:durableId="1256404507">
    <w:abstractNumId w:val="1"/>
  </w:num>
  <w:num w:numId="6" w16cid:durableId="1520119492">
    <w:abstractNumId w:val="6"/>
  </w:num>
  <w:num w:numId="7" w16cid:durableId="1666979959">
    <w:abstractNumId w:val="9"/>
  </w:num>
  <w:num w:numId="8" w16cid:durableId="956594866">
    <w:abstractNumId w:val="0"/>
  </w:num>
  <w:num w:numId="9" w16cid:durableId="1359506069">
    <w:abstractNumId w:val="8"/>
  </w:num>
  <w:num w:numId="10" w16cid:durableId="1502206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720"/>
    <w:rsid w:val="00020E5B"/>
    <w:rsid w:val="00032684"/>
    <w:rsid w:val="00056969"/>
    <w:rsid w:val="0006670B"/>
    <w:rsid w:val="000F4055"/>
    <w:rsid w:val="00102B79"/>
    <w:rsid w:val="00160080"/>
    <w:rsid w:val="001B54FE"/>
    <w:rsid w:val="00296D03"/>
    <w:rsid w:val="002C7B64"/>
    <w:rsid w:val="003236B1"/>
    <w:rsid w:val="0033011D"/>
    <w:rsid w:val="0036526B"/>
    <w:rsid w:val="003734D1"/>
    <w:rsid w:val="003D1D53"/>
    <w:rsid w:val="00422735"/>
    <w:rsid w:val="00440B5D"/>
    <w:rsid w:val="0047173D"/>
    <w:rsid w:val="00480D81"/>
    <w:rsid w:val="00496365"/>
    <w:rsid w:val="004A44B3"/>
    <w:rsid w:val="004A5995"/>
    <w:rsid w:val="004B4BC7"/>
    <w:rsid w:val="00515983"/>
    <w:rsid w:val="00524004"/>
    <w:rsid w:val="00546255"/>
    <w:rsid w:val="00585CAF"/>
    <w:rsid w:val="0061120F"/>
    <w:rsid w:val="00611979"/>
    <w:rsid w:val="0063725A"/>
    <w:rsid w:val="00647277"/>
    <w:rsid w:val="006A2754"/>
    <w:rsid w:val="007028B5"/>
    <w:rsid w:val="007059DF"/>
    <w:rsid w:val="007160B9"/>
    <w:rsid w:val="00726FAD"/>
    <w:rsid w:val="0073394A"/>
    <w:rsid w:val="00754264"/>
    <w:rsid w:val="007B1A0B"/>
    <w:rsid w:val="007F0241"/>
    <w:rsid w:val="007F5D99"/>
    <w:rsid w:val="00803CFB"/>
    <w:rsid w:val="00845E55"/>
    <w:rsid w:val="00847F3D"/>
    <w:rsid w:val="00864A4E"/>
    <w:rsid w:val="008A018F"/>
    <w:rsid w:val="00911156"/>
    <w:rsid w:val="00911735"/>
    <w:rsid w:val="00914DB0"/>
    <w:rsid w:val="00986832"/>
    <w:rsid w:val="009A1197"/>
    <w:rsid w:val="009D249F"/>
    <w:rsid w:val="00A05ABC"/>
    <w:rsid w:val="00A83D02"/>
    <w:rsid w:val="00AA1331"/>
    <w:rsid w:val="00AA1D0F"/>
    <w:rsid w:val="00B0515E"/>
    <w:rsid w:val="00B0547F"/>
    <w:rsid w:val="00B201DE"/>
    <w:rsid w:val="00B55720"/>
    <w:rsid w:val="00BA62DC"/>
    <w:rsid w:val="00C12D8F"/>
    <w:rsid w:val="00C135F5"/>
    <w:rsid w:val="00C30DD5"/>
    <w:rsid w:val="00CB3C88"/>
    <w:rsid w:val="00CE4F61"/>
    <w:rsid w:val="00CF1591"/>
    <w:rsid w:val="00CF23BA"/>
    <w:rsid w:val="00D108B8"/>
    <w:rsid w:val="00DC167A"/>
    <w:rsid w:val="00DD135C"/>
    <w:rsid w:val="00E03789"/>
    <w:rsid w:val="00E13157"/>
    <w:rsid w:val="00E32DA6"/>
    <w:rsid w:val="00E547EF"/>
    <w:rsid w:val="00EB5B38"/>
    <w:rsid w:val="00EF135F"/>
    <w:rsid w:val="00EF258E"/>
    <w:rsid w:val="00F004DD"/>
    <w:rsid w:val="00F64621"/>
    <w:rsid w:val="00FC1312"/>
    <w:rsid w:val="00FE2B1E"/>
    <w:rsid w:val="00FF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232D001"/>
  <w15:chartTrackingRefBased/>
  <w15:docId w15:val="{78EFC7AA-06BF-423A-9FA4-71E1C9C04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asicParagraph">
    <w:name w:val="[Basic Paragraph]"/>
    <w:basedOn w:val="Navaden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Brezrazmikov">
    <w:name w:val="No Spacing"/>
    <w:uiPriority w:val="1"/>
    <w:qFormat/>
    <w:rsid w:val="00A05ABC"/>
    <w:rPr>
      <w:sz w:val="22"/>
      <w:szCs w:val="22"/>
      <w:lang w:val="sl-SI"/>
    </w:rPr>
  </w:style>
  <w:style w:type="paragraph" w:styleId="Glava">
    <w:name w:val="header"/>
    <w:basedOn w:val="Navaden"/>
    <w:link w:val="Glav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C12D8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C12D8F"/>
    <w:rPr>
      <w:color w:val="605E5C"/>
      <w:shd w:val="clear" w:color="auto" w:fill="E1DFDD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B55720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rsid w:val="00B55720"/>
    <w:rPr>
      <w:rFonts w:ascii="Arial" w:eastAsia="Calibri" w:hAnsi="Arial" w:cs="Times New Roman"/>
      <w:sz w:val="20"/>
      <w:szCs w:val="22"/>
      <w:lang w:val="sl-SI"/>
    </w:rPr>
  </w:style>
  <w:style w:type="table" w:styleId="Tabelamrea">
    <w:name w:val="Table Grid"/>
    <w:basedOn w:val="Navadnatabela"/>
    <w:uiPriority w:val="59"/>
    <w:rsid w:val="00B55720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1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da\Documents\NMV\NMV2021\STROJ%20ZA%20POMETANJE%20JP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1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Sivič</dc:creator>
  <cp:keywords/>
  <dc:description/>
  <cp:lastModifiedBy>Momir Todorovič</cp:lastModifiedBy>
  <cp:revision>2</cp:revision>
  <cp:lastPrinted>2019-12-06T12:23:00Z</cp:lastPrinted>
  <dcterms:created xsi:type="dcterms:W3CDTF">2026-03-20T09:08:00Z</dcterms:created>
  <dcterms:modified xsi:type="dcterms:W3CDTF">2026-03-20T09:08:00Z</dcterms:modified>
</cp:coreProperties>
</file>